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D1D78" w14:textId="77777777" w:rsidR="00B719CF" w:rsidRDefault="00B719CF" w:rsidP="00B719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PHILPOT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4B30440F" w14:textId="77777777" w:rsidR="00B719CF" w:rsidRDefault="00B719CF" w:rsidP="00B719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AFC786" w14:textId="77777777" w:rsidR="00B719CF" w:rsidRDefault="00B719CF" w:rsidP="00B719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860B84" w14:textId="04B3527C" w:rsidR="00B719CF" w:rsidRDefault="00B719CF" w:rsidP="00B719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Sittingbourne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567DF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ent,</w:t>
      </w:r>
    </w:p>
    <w:p w14:paraId="18748466" w14:textId="77777777" w:rsidR="00B719CF" w:rsidRDefault="00B719CF" w:rsidP="00B719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Cobham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Randall(q.v.).</w:t>
      </w:r>
    </w:p>
    <w:p w14:paraId="4907EE6F" w14:textId="77777777" w:rsidR="00B719CF" w:rsidRDefault="00B719CF" w:rsidP="00B719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043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B0436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FB04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436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FB0436">
        <w:rPr>
          <w:rFonts w:ascii="Times New Roman" w:hAnsi="Times New Roman" w:cs="Times New Roman"/>
          <w:sz w:val="24"/>
          <w:szCs w:val="24"/>
        </w:rPr>
        <w:t xml:space="preserve"> 19-51)</w:t>
      </w:r>
    </w:p>
    <w:p w14:paraId="5052E6B3" w14:textId="77777777" w:rsidR="00B719CF" w:rsidRDefault="00B719CF" w:rsidP="00B719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693AB8" w14:textId="77777777" w:rsidR="00B719CF" w:rsidRDefault="00B719CF" w:rsidP="00B719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FE6894" w14:textId="77777777" w:rsidR="00B719CF" w:rsidRPr="00FB0436" w:rsidRDefault="00B719CF" w:rsidP="00B719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200EF230" w14:textId="4CFED766" w:rsidR="00BA00AB" w:rsidRPr="00B719C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719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9766C" w14:textId="77777777" w:rsidR="00B719CF" w:rsidRDefault="00B719CF" w:rsidP="009139A6">
      <w:r>
        <w:separator/>
      </w:r>
    </w:p>
  </w:endnote>
  <w:endnote w:type="continuationSeparator" w:id="0">
    <w:p w14:paraId="4FDAEB9E" w14:textId="77777777" w:rsidR="00B719CF" w:rsidRDefault="00B719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902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69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075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DD5F4" w14:textId="77777777" w:rsidR="00B719CF" w:rsidRDefault="00B719CF" w:rsidP="009139A6">
      <w:r>
        <w:separator/>
      </w:r>
    </w:p>
  </w:footnote>
  <w:footnote w:type="continuationSeparator" w:id="0">
    <w:p w14:paraId="663FA652" w14:textId="77777777" w:rsidR="00B719CF" w:rsidRDefault="00B719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5B6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FF5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6BF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9CF"/>
    <w:rsid w:val="000666E0"/>
    <w:rsid w:val="002510B7"/>
    <w:rsid w:val="005C130B"/>
    <w:rsid w:val="007567DF"/>
    <w:rsid w:val="00826F5C"/>
    <w:rsid w:val="009139A6"/>
    <w:rsid w:val="009448BB"/>
    <w:rsid w:val="00A3176C"/>
    <w:rsid w:val="00AE65F8"/>
    <w:rsid w:val="00B719CF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4BFEA"/>
  <w15:chartTrackingRefBased/>
  <w15:docId w15:val="{15BEB603-8A97-4377-8727-70F35CE71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2021-09-07T17:59:00Z</dcterms:created>
  <dcterms:modified xsi:type="dcterms:W3CDTF">2022-11-06T11:17:00Z</dcterms:modified>
</cp:coreProperties>
</file>